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BDA15" w14:textId="77777777"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1505" w:rsidRPr="00571505" w14:paraId="17CBDA18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6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7" w14:textId="19D165F1" w:rsidR="00E0046C" w:rsidRPr="00571505" w:rsidRDefault="006219B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219B2">
              <w:rPr>
                <w:b/>
                <w:sz w:val="26"/>
                <w:szCs w:val="26"/>
              </w:rPr>
              <w:t>202А_33</w:t>
            </w:r>
            <w:r>
              <w:rPr>
                <w:b/>
                <w:sz w:val="26"/>
                <w:szCs w:val="26"/>
              </w:rPr>
              <w:t>4</w:t>
            </w:r>
          </w:p>
        </w:tc>
      </w:tr>
      <w:tr w:rsidR="00571505" w:rsidRPr="00571505" w14:paraId="17CBDA1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9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1505">
              <w:rPr>
                <w:b/>
                <w:sz w:val="26"/>
                <w:szCs w:val="26"/>
              </w:rPr>
              <w:t xml:space="preserve">Номер материала </w:t>
            </w:r>
            <w:r w:rsidRPr="0057150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A" w14:textId="1136521D" w:rsidR="00E0046C" w:rsidRPr="00571505" w:rsidRDefault="00A448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44844">
              <w:rPr>
                <w:b/>
                <w:sz w:val="26"/>
                <w:szCs w:val="26"/>
                <w:lang w:val="en-US"/>
              </w:rPr>
              <w:t>2029919</w:t>
            </w:r>
          </w:p>
        </w:tc>
      </w:tr>
    </w:tbl>
    <w:p w14:paraId="17CBDA1C" w14:textId="77777777" w:rsidR="00E0046C" w:rsidRPr="00571505" w:rsidRDefault="00A2146A" w:rsidP="00A44844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_____________________________________</w:t>
      </w:r>
    </w:p>
    <w:p w14:paraId="17CBDA1D" w14:textId="77777777" w:rsidR="00E0046C" w:rsidRPr="00571505" w:rsidRDefault="00A2146A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 </w:t>
      </w:r>
    </w:p>
    <w:p w14:paraId="17CBDA1E" w14:textId="77777777" w:rsidR="00E0046C" w:rsidRPr="00571505" w:rsidRDefault="00A2146A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_____________________________________</w:t>
      </w:r>
    </w:p>
    <w:p w14:paraId="17CBDA1F" w14:textId="77777777"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ab/>
        <w:t xml:space="preserve">_______________________ /_____________ </w:t>
      </w:r>
    </w:p>
    <w:p w14:paraId="17CBDA20" w14:textId="77777777" w:rsidR="00E0046C" w:rsidRPr="00571505" w:rsidRDefault="00A2146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“_______” ___________________ 20_____ г.</w:t>
      </w:r>
    </w:p>
    <w:p w14:paraId="17CBDA21" w14:textId="77777777" w:rsidR="00E0046C" w:rsidRPr="00571505" w:rsidRDefault="00E0046C"/>
    <w:p w14:paraId="17CBDA22" w14:textId="77777777" w:rsidR="00E0046C" w:rsidRPr="00571505" w:rsidRDefault="00E0046C"/>
    <w:p w14:paraId="17CBDA23" w14:textId="77777777" w:rsidR="00E0046C" w:rsidRPr="00571505" w:rsidRDefault="00E0046C"/>
    <w:p w14:paraId="17CBDA24" w14:textId="77777777" w:rsidR="00E0046C" w:rsidRPr="00571505" w:rsidRDefault="00A2146A">
      <w:pPr>
        <w:pStyle w:val="2"/>
        <w:numPr>
          <w:ilvl w:val="0"/>
          <w:numId w:val="0"/>
        </w:numPr>
        <w:spacing w:after="120"/>
      </w:pPr>
      <w:r w:rsidRPr="00571505">
        <w:t>ТЕХНИЧЕСКОЕ ЗАДАНИЕ</w:t>
      </w:r>
    </w:p>
    <w:p w14:paraId="17CBDA25" w14:textId="77777777" w:rsidR="00E0046C" w:rsidRPr="00571505" w:rsidRDefault="00A2146A">
      <w:pPr>
        <w:ind w:firstLine="0"/>
        <w:jc w:val="center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 xml:space="preserve">на поставку </w:t>
      </w:r>
      <w:r w:rsidRPr="00571505">
        <w:rPr>
          <w:b/>
          <w:bCs/>
          <w:sz w:val="26"/>
          <w:szCs w:val="26"/>
        </w:rPr>
        <w:t>линейной арматуры и гасителей вибрации</w:t>
      </w:r>
      <w:r w:rsidRPr="00571505">
        <w:rPr>
          <w:b/>
          <w:sz w:val="26"/>
          <w:szCs w:val="26"/>
        </w:rPr>
        <w:t xml:space="preserve"> </w:t>
      </w:r>
    </w:p>
    <w:p w14:paraId="17CBDA26" w14:textId="2F77C798" w:rsidR="00E0046C" w:rsidRPr="00571505" w:rsidRDefault="00A2146A">
      <w:pPr>
        <w:ind w:firstLine="0"/>
        <w:jc w:val="center"/>
        <w:rPr>
          <w:sz w:val="24"/>
          <w:szCs w:val="24"/>
        </w:rPr>
      </w:pPr>
      <w:r w:rsidRPr="00571505">
        <w:rPr>
          <w:b/>
          <w:sz w:val="26"/>
          <w:szCs w:val="26"/>
        </w:rPr>
        <w:t xml:space="preserve">Зажим ответвительный </w:t>
      </w:r>
      <w:r w:rsidR="00522914" w:rsidRPr="00522914">
        <w:rPr>
          <w:b/>
          <w:sz w:val="26"/>
          <w:szCs w:val="26"/>
        </w:rPr>
        <w:t>ОА-240-2</w:t>
      </w:r>
      <w:r w:rsidR="00522914">
        <w:rPr>
          <w:b/>
          <w:sz w:val="26"/>
          <w:szCs w:val="26"/>
        </w:rPr>
        <w:t xml:space="preserve"> (или эквивалент)</w:t>
      </w:r>
      <w:r w:rsidRPr="00571505">
        <w:rPr>
          <w:b/>
          <w:sz w:val="26"/>
          <w:szCs w:val="26"/>
        </w:rPr>
        <w:t xml:space="preserve">. Лот № </w:t>
      </w:r>
      <w:r w:rsidRPr="00571505">
        <w:rPr>
          <w:b/>
          <w:sz w:val="26"/>
          <w:szCs w:val="26"/>
          <w:u w:val="single"/>
        </w:rPr>
        <w:t>202</w:t>
      </w:r>
      <w:r w:rsidRPr="00571505">
        <w:rPr>
          <w:b/>
          <w:sz w:val="26"/>
          <w:szCs w:val="26"/>
          <w:u w:val="single"/>
          <w:lang w:val="en-US"/>
        </w:rPr>
        <w:t>A</w:t>
      </w:r>
    </w:p>
    <w:p w14:paraId="17CBDA27" w14:textId="77777777" w:rsidR="00E0046C" w:rsidRPr="00571505" w:rsidRDefault="00E0046C">
      <w:pPr>
        <w:spacing w:line="276" w:lineRule="auto"/>
        <w:ind w:firstLine="709"/>
        <w:rPr>
          <w:sz w:val="24"/>
          <w:szCs w:val="24"/>
        </w:rPr>
      </w:pPr>
    </w:p>
    <w:p w14:paraId="0561BBBA" w14:textId="77777777" w:rsidR="00A44844" w:rsidRPr="000864E6" w:rsidRDefault="00A44844" w:rsidP="00A448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116B81C0" w14:textId="77777777" w:rsidR="00A44844" w:rsidRPr="00655AC7" w:rsidRDefault="00A44844" w:rsidP="00A44844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17CBDA2A" w14:textId="77777777" w:rsidR="00E0046C" w:rsidRPr="00571505" w:rsidRDefault="00E0046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17CBDA2B" w14:textId="308A8166" w:rsidR="00E0046C" w:rsidRPr="00571505" w:rsidRDefault="0052291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7CBDA7C" wp14:editId="27422B79">
            <wp:extent cx="4145915" cy="316293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915" cy="316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1429"/>
        <w:gridCol w:w="1851"/>
        <w:gridCol w:w="1345"/>
        <w:gridCol w:w="1491"/>
      </w:tblGrid>
      <w:tr w:rsidR="00571505" w:rsidRPr="00571505" w14:paraId="17CBDA32" w14:textId="77777777">
        <w:trPr>
          <w:tblCellSpacing w:w="15" w:type="dxa"/>
          <w:jc w:val="center"/>
        </w:trPr>
        <w:tc>
          <w:tcPr>
            <w:tcW w:w="2143" w:type="dxa"/>
            <w:vMerge w:val="restart"/>
          </w:tcPr>
          <w:p w14:paraId="17CBDA2C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744" w:type="dxa"/>
            <w:gridSpan w:val="3"/>
            <w:vAlign w:val="center"/>
            <w:hideMark/>
          </w:tcPr>
          <w:p w14:paraId="17CBDA2D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Размеры, мм</w:t>
            </w:r>
          </w:p>
        </w:tc>
        <w:tc>
          <w:tcPr>
            <w:tcW w:w="1821" w:type="dxa"/>
            <w:vMerge w:val="restart"/>
            <w:vAlign w:val="center"/>
            <w:hideMark/>
          </w:tcPr>
          <w:p w14:paraId="17CBDA2E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 xml:space="preserve">Диаметр </w:t>
            </w:r>
            <w:r w:rsidRPr="00571505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15" w:type="dxa"/>
            <w:vMerge w:val="restart"/>
            <w:vAlign w:val="center"/>
            <w:hideMark/>
          </w:tcPr>
          <w:p w14:paraId="17CBDA2F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Масса, кг</w:t>
            </w:r>
          </w:p>
        </w:tc>
        <w:tc>
          <w:tcPr>
            <w:tcW w:w="1446" w:type="dxa"/>
            <w:vMerge w:val="restart"/>
          </w:tcPr>
          <w:p w14:paraId="17CBDA30" w14:textId="77777777" w:rsidR="00E0046C" w:rsidRPr="00571505" w:rsidRDefault="00E004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18"/>
                <w:szCs w:val="18"/>
                <w:lang w:val="en-US"/>
              </w:rPr>
            </w:pPr>
          </w:p>
          <w:p w14:paraId="17CBDA31" w14:textId="77777777" w:rsidR="00E0046C" w:rsidRPr="00571505" w:rsidRDefault="00A2146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571505">
              <w:rPr>
                <w:bCs/>
                <w:sz w:val="24"/>
                <w:szCs w:val="18"/>
              </w:rPr>
              <w:t>Матрица</w:t>
            </w:r>
            <w:r w:rsidRPr="00571505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571505" w:rsidRPr="00571505" w14:paraId="17CBDA3A" w14:textId="77777777">
        <w:trPr>
          <w:trHeight w:val="276"/>
          <w:tblCellSpacing w:w="15" w:type="dxa"/>
          <w:jc w:val="center"/>
        </w:trPr>
        <w:tc>
          <w:tcPr>
            <w:tcW w:w="2143" w:type="dxa"/>
            <w:vMerge/>
          </w:tcPr>
          <w:p w14:paraId="17CBDA3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vAlign w:val="center"/>
            <w:hideMark/>
          </w:tcPr>
          <w:p w14:paraId="17CBDA34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66" w:type="dxa"/>
            <w:vMerge w:val="restart"/>
            <w:vAlign w:val="center"/>
            <w:hideMark/>
          </w:tcPr>
          <w:p w14:paraId="17CBDA35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399" w:type="dxa"/>
            <w:vMerge w:val="restart"/>
            <w:vAlign w:val="center"/>
            <w:hideMark/>
          </w:tcPr>
          <w:p w14:paraId="17CBDA36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821" w:type="dxa"/>
            <w:vMerge/>
            <w:vAlign w:val="center"/>
            <w:hideMark/>
          </w:tcPr>
          <w:p w14:paraId="17CBDA37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38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39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2" w14:textId="77777777">
        <w:trPr>
          <w:trHeight w:val="276"/>
          <w:tblCellSpacing w:w="15" w:type="dxa"/>
          <w:jc w:val="center"/>
        </w:trPr>
        <w:tc>
          <w:tcPr>
            <w:tcW w:w="2143" w:type="dxa"/>
            <w:vMerge w:val="restart"/>
          </w:tcPr>
          <w:p w14:paraId="17CBDA3B" w14:textId="4FDDEB73" w:rsidR="00E0046C" w:rsidRPr="00571505" w:rsidRDefault="00473A98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73A98">
              <w:rPr>
                <w:sz w:val="24"/>
                <w:szCs w:val="24"/>
              </w:rPr>
              <w:t>ОА-240-2</w:t>
            </w:r>
          </w:p>
        </w:tc>
        <w:tc>
          <w:tcPr>
            <w:tcW w:w="1019" w:type="dxa"/>
            <w:vMerge/>
            <w:vAlign w:val="center"/>
            <w:hideMark/>
          </w:tcPr>
          <w:p w14:paraId="17CBDA3C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14:paraId="17CBDA3D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14:paraId="17CBDA3E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  <w:hideMark/>
          </w:tcPr>
          <w:p w14:paraId="17CBDA3F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40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41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A" w14:textId="77777777">
        <w:trPr>
          <w:tblCellSpacing w:w="15" w:type="dxa"/>
          <w:jc w:val="center"/>
        </w:trPr>
        <w:tc>
          <w:tcPr>
            <w:tcW w:w="2143" w:type="dxa"/>
            <w:vMerge/>
          </w:tcPr>
          <w:p w14:paraId="17CBDA4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Align w:val="center"/>
            <w:hideMark/>
          </w:tcPr>
          <w:p w14:paraId="17CBDA44" w14:textId="65440DB3" w:rsidR="00E0046C" w:rsidRPr="00571505" w:rsidRDefault="0052291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24"/>
                <w:lang w:val="en-US"/>
              </w:rPr>
              <w:t>166</w:t>
            </w:r>
          </w:p>
        </w:tc>
        <w:tc>
          <w:tcPr>
            <w:tcW w:w="1266" w:type="dxa"/>
            <w:vAlign w:val="center"/>
            <w:hideMark/>
          </w:tcPr>
          <w:p w14:paraId="17CBDA45" w14:textId="57C2DF38" w:rsidR="00E0046C" w:rsidRPr="00571505" w:rsidRDefault="0052291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24"/>
              </w:rPr>
              <w:t>166</w:t>
            </w:r>
          </w:p>
        </w:tc>
        <w:tc>
          <w:tcPr>
            <w:tcW w:w="1399" w:type="dxa"/>
            <w:vAlign w:val="center"/>
            <w:hideMark/>
          </w:tcPr>
          <w:p w14:paraId="17CBDA46" w14:textId="7F6A637E" w:rsidR="00E0046C" w:rsidRPr="00571505" w:rsidRDefault="0052291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24"/>
                <w:lang w:val="en-US"/>
              </w:rPr>
              <w:t>23,3</w:t>
            </w:r>
          </w:p>
        </w:tc>
        <w:tc>
          <w:tcPr>
            <w:tcW w:w="1821" w:type="dxa"/>
            <w:vAlign w:val="center"/>
            <w:hideMark/>
          </w:tcPr>
          <w:p w14:paraId="17CBDA47" w14:textId="1B7F7C9C" w:rsidR="00E0046C" w:rsidRPr="00571505" w:rsidRDefault="0052291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24"/>
                <w:lang w:val="en-US"/>
              </w:rPr>
              <w:t>21,6-22,4</w:t>
            </w:r>
          </w:p>
        </w:tc>
        <w:tc>
          <w:tcPr>
            <w:tcW w:w="1315" w:type="dxa"/>
            <w:vAlign w:val="center"/>
            <w:hideMark/>
          </w:tcPr>
          <w:p w14:paraId="17CBDA48" w14:textId="4D6A1B52" w:rsidR="00E0046C" w:rsidRPr="00571505" w:rsidRDefault="0052291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24"/>
              </w:rPr>
              <w:t>0,435</w:t>
            </w:r>
          </w:p>
        </w:tc>
        <w:tc>
          <w:tcPr>
            <w:tcW w:w="1446" w:type="dxa"/>
          </w:tcPr>
          <w:p w14:paraId="17CBDA49" w14:textId="05AAC296" w:rsidR="00E0046C" w:rsidRPr="00571505" w:rsidRDefault="0052291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18"/>
              </w:rPr>
              <w:t>АШ-30,3</w:t>
            </w:r>
          </w:p>
        </w:tc>
      </w:tr>
    </w:tbl>
    <w:p w14:paraId="17CBDA4B" w14:textId="77777777" w:rsidR="00E0046C" w:rsidRPr="00571505" w:rsidRDefault="00E0046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CBDA4C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 xml:space="preserve">Общие требования. </w:t>
      </w:r>
    </w:p>
    <w:p w14:paraId="17CBDA4D" w14:textId="77777777" w:rsidR="00E0046C" w:rsidRPr="00571505" w:rsidRDefault="00A2146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7CBDA4E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быть новой, ранее не использованной;</w:t>
      </w:r>
    </w:p>
    <w:p w14:paraId="17CBDA4F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7CBDA50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CBDA51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CBDA52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не использовавшиеся ранее на энергообъектах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CBDA53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7CBDA54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7CBDA55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17CBDA56" w14:textId="77777777" w:rsidR="00E0046C" w:rsidRPr="00571505" w:rsidRDefault="00A2146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7150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C1ADCBB" w14:textId="77777777" w:rsidR="00A44844" w:rsidRPr="004224E6" w:rsidRDefault="00A44844" w:rsidP="00A44844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17CBDA58" w14:textId="77777777" w:rsidR="00E0046C" w:rsidRPr="00571505" w:rsidRDefault="00A2146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57150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7CBDA59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  <w:lang w:val="en-US"/>
        </w:rPr>
        <w:t xml:space="preserve">ТУ 34 13.10703-91 </w:t>
      </w:r>
      <w:r w:rsidRPr="00571505">
        <w:rPr>
          <w:sz w:val="24"/>
          <w:szCs w:val="24"/>
        </w:rPr>
        <w:t>«Зажимы ответвительные прессуемые»;</w:t>
      </w:r>
    </w:p>
    <w:p w14:paraId="17CBDA5A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7CBDA5B" w14:textId="77777777" w:rsidR="00E0046C" w:rsidRPr="00571505" w:rsidRDefault="00A21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2.4. Упаковка, транспортирование, условия и сроки хранения.</w:t>
      </w:r>
    </w:p>
    <w:p w14:paraId="17CBDA5C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CBDA5D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7CBDA5E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CBDA5F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CBDA60" w14:textId="77777777" w:rsidR="00E0046C" w:rsidRPr="00571505" w:rsidRDefault="00A214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7CBDA61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7CBDA62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7CBDA63" w14:textId="77777777" w:rsidR="00E0046C" w:rsidRPr="00571505" w:rsidRDefault="00E004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CBDA6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Гарантийные обязательства.</w:t>
      </w:r>
    </w:p>
    <w:p w14:paraId="17CBDA65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Гарантия на поставляемую продукцию должна рас</w:t>
      </w:r>
      <w:r w:rsidR="00571505">
        <w:rPr>
          <w:sz w:val="24"/>
          <w:szCs w:val="24"/>
        </w:rPr>
        <w:t>пространяться не менее чем на 60</w:t>
      </w:r>
      <w:r w:rsidRPr="0057150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71505">
        <w:rPr>
          <w:szCs w:val="24"/>
        </w:rPr>
        <w:t>л</w:t>
      </w:r>
      <w:r w:rsidRPr="00571505">
        <w:rPr>
          <w:sz w:val="24"/>
          <w:szCs w:val="24"/>
        </w:rPr>
        <w:t>инейн</w:t>
      </w:r>
      <w:r w:rsidRPr="00571505">
        <w:rPr>
          <w:szCs w:val="24"/>
        </w:rPr>
        <w:t xml:space="preserve">ой </w:t>
      </w:r>
      <w:r w:rsidRPr="0057150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CBDA66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7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CBDA68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CBDA69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A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CBDA6B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7CBDA6C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паспорт по нормативной документации, утвержденной в установленном порядке;</w:t>
      </w:r>
    </w:p>
    <w:p w14:paraId="17CBDA6D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CBDA6E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7CBDA6F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7CBDA70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CBDA71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CBDA72" w14:textId="77777777" w:rsidR="00E0046C" w:rsidRPr="00571505" w:rsidRDefault="00A21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571505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7CBDA73" w14:textId="77777777" w:rsidR="00E0046C" w:rsidRPr="00571505" w:rsidRDefault="00E004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CBDA7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Правила приемки продукции.</w:t>
      </w:r>
    </w:p>
    <w:p w14:paraId="17CBDA75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22B1">
        <w:rPr>
          <w:szCs w:val="24"/>
        </w:rPr>
        <w:t>Россети Центр</w:t>
      </w:r>
      <w:r w:rsidRPr="00571505">
        <w:rPr>
          <w:szCs w:val="24"/>
        </w:rPr>
        <w:t>» и ответственными представителями Поставщика при получении их на склад.</w:t>
      </w:r>
    </w:p>
    <w:p w14:paraId="17CBDA76" w14:textId="77777777" w:rsidR="00E0046C" w:rsidRPr="00571505" w:rsidRDefault="00A21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BDA77" w14:textId="77777777" w:rsidR="00E0046C" w:rsidRPr="00571505" w:rsidRDefault="00E0046C">
      <w:pPr>
        <w:rPr>
          <w:sz w:val="26"/>
          <w:szCs w:val="26"/>
        </w:rPr>
      </w:pPr>
    </w:p>
    <w:p w14:paraId="17CBDA78" w14:textId="77777777" w:rsidR="00E0046C" w:rsidRPr="00571505" w:rsidRDefault="00E0046C">
      <w:pPr>
        <w:rPr>
          <w:sz w:val="26"/>
          <w:szCs w:val="26"/>
        </w:rPr>
      </w:pPr>
    </w:p>
    <w:p w14:paraId="17CBDA79" w14:textId="77777777" w:rsidR="00E0046C" w:rsidRPr="00571505" w:rsidRDefault="00A2146A">
      <w:pPr>
        <w:ind w:firstLine="0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CBDA7A" w14:textId="77777777" w:rsidR="00E0046C" w:rsidRPr="00571505" w:rsidRDefault="00A2146A">
      <w:pPr>
        <w:ind w:firstLine="0"/>
        <w:rPr>
          <w:sz w:val="22"/>
          <w:szCs w:val="22"/>
        </w:rPr>
      </w:pPr>
      <w:r w:rsidRPr="0057150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7CBDA7B" w14:textId="77777777" w:rsidR="00E0046C" w:rsidRPr="00571505" w:rsidRDefault="00E004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E0046C" w:rsidRPr="00571505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3FCE3" w14:textId="77777777" w:rsidR="00AF04B3" w:rsidRDefault="00AF04B3">
      <w:r>
        <w:separator/>
      </w:r>
    </w:p>
  </w:endnote>
  <w:endnote w:type="continuationSeparator" w:id="0">
    <w:p w14:paraId="5C31221F" w14:textId="77777777" w:rsidR="00AF04B3" w:rsidRDefault="00AF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B890B" w14:textId="77777777" w:rsidR="00AF04B3" w:rsidRDefault="00AF04B3">
      <w:r>
        <w:separator/>
      </w:r>
    </w:p>
  </w:footnote>
  <w:footnote w:type="continuationSeparator" w:id="0">
    <w:p w14:paraId="23C2958E" w14:textId="77777777" w:rsidR="00AF04B3" w:rsidRDefault="00AF0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BDA81" w14:textId="77777777" w:rsidR="00E0046C" w:rsidRDefault="00A21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CBDA82" w14:textId="77777777" w:rsidR="00E0046C" w:rsidRDefault="00E0046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6C"/>
    <w:rsid w:val="00473A98"/>
    <w:rsid w:val="00522914"/>
    <w:rsid w:val="00571505"/>
    <w:rsid w:val="006219B2"/>
    <w:rsid w:val="00A2146A"/>
    <w:rsid w:val="00A26215"/>
    <w:rsid w:val="00A44844"/>
    <w:rsid w:val="00AF04B3"/>
    <w:rsid w:val="00CD22B1"/>
    <w:rsid w:val="00E0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BDA15"/>
  <w15:docId w15:val="{BAE64E1B-338F-4EE5-8B8A-151D2E95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D7440-9012-4521-9D33-ACE695FC4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06546-E7FE-4C81-BBB3-ED37A3FD6EA7}">
  <ds:schemaRefs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30AC94-853C-47CB-9E46-CA47095D3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F095C4-9676-4903-BAEB-4255A408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907</Words>
  <Characters>6893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Кукушкин Михаил Владимирович</cp:lastModifiedBy>
  <cp:revision>3</cp:revision>
  <cp:lastPrinted>2010-09-30T13:29:00Z</cp:lastPrinted>
  <dcterms:created xsi:type="dcterms:W3CDTF">2022-12-30T11:32:00Z</dcterms:created>
  <dcterms:modified xsi:type="dcterms:W3CDTF">2022-12-30T11:33:00Z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